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E23D5" w14:textId="71F130C7" w:rsidR="00BA00AB" w:rsidRDefault="007D5D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JUGLER</w:t>
      </w:r>
      <w:r>
        <w:rPr>
          <w:rFonts w:cs="Times New Roman"/>
          <w:szCs w:val="24"/>
        </w:rPr>
        <w:t xml:space="preserve">     (d.ca.1415)</w:t>
      </w:r>
    </w:p>
    <w:p w14:paraId="2A38E470" w14:textId="2E58FCB1" w:rsidR="007D5D07" w:rsidRDefault="007D5D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6AF72DD5" w14:textId="77777777" w:rsidR="007D5D07" w:rsidRDefault="007D5D07" w:rsidP="009139A6">
      <w:pPr>
        <w:pStyle w:val="NoSpacing"/>
        <w:rPr>
          <w:rFonts w:cs="Times New Roman"/>
          <w:szCs w:val="24"/>
        </w:rPr>
      </w:pPr>
    </w:p>
    <w:p w14:paraId="3017E016" w14:textId="77777777" w:rsidR="007D5D07" w:rsidRDefault="007D5D07" w:rsidP="009139A6">
      <w:pPr>
        <w:pStyle w:val="NoSpacing"/>
        <w:rPr>
          <w:rFonts w:cs="Times New Roman"/>
          <w:szCs w:val="24"/>
        </w:rPr>
      </w:pPr>
    </w:p>
    <w:p w14:paraId="54C75AAB" w14:textId="4F129C91" w:rsidR="007D5D07" w:rsidRDefault="007D5D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Geoffrey </w:t>
      </w:r>
      <w:proofErr w:type="spellStart"/>
      <w:r>
        <w:rPr>
          <w:rFonts w:cs="Times New Roman"/>
          <w:szCs w:val="24"/>
        </w:rPr>
        <w:t>Jugler</w:t>
      </w:r>
      <w:proofErr w:type="spellEnd"/>
      <w:r>
        <w:rPr>
          <w:rFonts w:cs="Times New Roman"/>
          <w:szCs w:val="24"/>
        </w:rPr>
        <w:t>.</w:t>
      </w:r>
    </w:p>
    <w:p w14:paraId="4E48C6F2" w14:textId="170039C6" w:rsidR="007D5D07" w:rsidRDefault="007D5D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(C.F.R. 1413-22 p.144)</w:t>
      </w:r>
    </w:p>
    <w:p w14:paraId="041EC87C" w14:textId="77777777" w:rsidR="007D5D07" w:rsidRDefault="007D5D07" w:rsidP="009139A6">
      <w:pPr>
        <w:pStyle w:val="NoSpacing"/>
        <w:rPr>
          <w:rFonts w:cs="Times New Roman"/>
          <w:szCs w:val="24"/>
        </w:rPr>
      </w:pPr>
    </w:p>
    <w:p w14:paraId="453DF62A" w14:textId="77777777" w:rsidR="007D5D07" w:rsidRDefault="007D5D07" w:rsidP="009139A6">
      <w:pPr>
        <w:pStyle w:val="NoSpacing"/>
        <w:rPr>
          <w:rFonts w:cs="Times New Roman"/>
          <w:szCs w:val="24"/>
        </w:rPr>
      </w:pPr>
    </w:p>
    <w:p w14:paraId="71288C56" w14:textId="4075E718" w:rsidR="007D5D07" w:rsidRDefault="007D5D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Oct.1415</w:t>
      </w:r>
      <w:r>
        <w:rPr>
          <w:rFonts w:cs="Times New Roman"/>
          <w:szCs w:val="24"/>
        </w:rPr>
        <w:tab/>
        <w:t>The Escheator of Sussex was ordered to taker her lands into the King’s</w:t>
      </w:r>
    </w:p>
    <w:p w14:paraId="63DFB4B4" w14:textId="3320D1F1" w:rsidR="007D5D07" w:rsidRDefault="007D5D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hands as she had recently died.   (ibid.)</w:t>
      </w:r>
    </w:p>
    <w:p w14:paraId="0A9B904D" w14:textId="77777777" w:rsidR="007D5D07" w:rsidRDefault="007D5D07" w:rsidP="009139A6">
      <w:pPr>
        <w:pStyle w:val="NoSpacing"/>
        <w:rPr>
          <w:rFonts w:cs="Times New Roman"/>
          <w:szCs w:val="24"/>
        </w:rPr>
      </w:pPr>
    </w:p>
    <w:p w14:paraId="2BFDA8F7" w14:textId="77777777" w:rsidR="007D5D07" w:rsidRDefault="007D5D07" w:rsidP="009139A6">
      <w:pPr>
        <w:pStyle w:val="NoSpacing"/>
        <w:rPr>
          <w:rFonts w:cs="Times New Roman"/>
          <w:szCs w:val="24"/>
        </w:rPr>
      </w:pPr>
    </w:p>
    <w:p w14:paraId="07594515" w14:textId="5088C4E6" w:rsidR="007D5D07" w:rsidRPr="007D5D07" w:rsidRDefault="007D5D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22 March 2025</w:t>
      </w:r>
      <w:r>
        <w:rPr>
          <w:rFonts w:cs="Times New Roman"/>
          <w:szCs w:val="24"/>
        </w:rPr>
        <w:fldChar w:fldCharType="end"/>
      </w:r>
    </w:p>
    <w:sectPr w:rsidR="007D5D07" w:rsidRPr="007D5D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1A06F" w14:textId="77777777" w:rsidR="007D5D07" w:rsidRDefault="007D5D07" w:rsidP="009139A6">
      <w:r>
        <w:separator/>
      </w:r>
    </w:p>
  </w:endnote>
  <w:endnote w:type="continuationSeparator" w:id="0">
    <w:p w14:paraId="4E3E5C12" w14:textId="77777777" w:rsidR="007D5D07" w:rsidRDefault="007D5D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FA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9B8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00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13BCF" w14:textId="77777777" w:rsidR="007D5D07" w:rsidRDefault="007D5D07" w:rsidP="009139A6">
      <w:r>
        <w:separator/>
      </w:r>
    </w:p>
  </w:footnote>
  <w:footnote w:type="continuationSeparator" w:id="0">
    <w:p w14:paraId="7757726C" w14:textId="77777777" w:rsidR="007D5D07" w:rsidRDefault="007D5D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BA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CB1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997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D07"/>
    <w:rsid w:val="000666E0"/>
    <w:rsid w:val="000A2E7A"/>
    <w:rsid w:val="00190DFA"/>
    <w:rsid w:val="002510B7"/>
    <w:rsid w:val="00270799"/>
    <w:rsid w:val="00305453"/>
    <w:rsid w:val="00357E4A"/>
    <w:rsid w:val="005C130B"/>
    <w:rsid w:val="007D5D07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5C95C"/>
  <w15:chartTrackingRefBased/>
  <w15:docId w15:val="{3E339F01-9700-40B5-8F39-67464138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2025-03-22T22:00:00Z</dcterms:created>
  <dcterms:modified xsi:type="dcterms:W3CDTF">2025-03-22T22:05:00Z</dcterms:modified>
</cp:coreProperties>
</file>